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406306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54-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406306" w:rsidRPr="00406306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406306" w:rsidRPr="00406306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406306" w:rsidRPr="00406306">
        <w:rPr>
          <w:rStyle w:val="aa"/>
        </w:rPr>
        <w:t xml:space="preserve"> Отдел ревизий и целевых проверок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406306">
        <w:rPr>
          <w:u w:val="single"/>
        </w:rPr>
        <w:t xml:space="preserve"> 54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406306" w:rsidRPr="00406306">
        <w:rPr>
          <w:rStyle w:val="aa"/>
        </w:rPr>
        <w:t xml:space="preserve"> Заместитель начальника отдела ревизий и целевых проверок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406306" w:rsidRPr="00406306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406306" w:rsidRPr="00406306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06306" w:rsidRPr="00406306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406306" w:rsidRPr="008E5CA1" w:rsidTr="00107895">
        <w:tc>
          <w:tcPr>
            <w:tcW w:w="6204" w:type="dxa"/>
            <w:shd w:val="clear" w:color="auto" w:fill="auto"/>
          </w:tcPr>
          <w:p w:rsidR="00406306" w:rsidRPr="008E5CA1" w:rsidRDefault="00406306" w:rsidP="00107895">
            <w:pPr>
              <w:jc w:val="center"/>
            </w:pPr>
            <w:r>
              <w:t>Гызыев Д.Б.</w:t>
            </w:r>
          </w:p>
        </w:tc>
        <w:tc>
          <w:tcPr>
            <w:tcW w:w="4216" w:type="dxa"/>
            <w:shd w:val="clear" w:color="auto" w:fill="auto"/>
          </w:tcPr>
          <w:p w:rsidR="00406306" w:rsidRPr="008E5CA1" w:rsidRDefault="00406306" w:rsidP="00107895">
            <w:pPr>
              <w:jc w:val="center"/>
            </w:pPr>
            <w:r>
              <w:t>069-929-043-14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4063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406306" w:rsidRPr="00107895" w:rsidTr="00107895">
        <w:tc>
          <w:tcPr>
            <w:tcW w:w="5211" w:type="dxa"/>
            <w:shd w:val="clear" w:color="auto" w:fill="auto"/>
            <w:vAlign w:val="center"/>
          </w:tcPr>
          <w:p w:rsidR="00406306" w:rsidRPr="008E5CA1" w:rsidRDefault="00406306" w:rsidP="00E33691">
            <w:pPr>
              <w:pStyle w:val="a8"/>
            </w:pPr>
            <w:r>
              <w:t>системный блок, монитор Samsung SM B350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06306" w:rsidRPr="008E5CA1" w:rsidRDefault="00406306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06306" w:rsidRPr="008E5CA1" w:rsidRDefault="00406306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406306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40630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06306" w:rsidP="004A38D9">
            <w:pPr>
              <w:pStyle w:val="a8"/>
            </w:pPr>
            <w:r>
              <w:t>Гызыев Д.Б.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406306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4063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54-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406306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406306" w:rsidRPr="00406306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ревизий и целевых проверок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54- ЗЭ -1-К.2016 "/>
    <w:docVar w:name="oborud" w:val=" системный блок, монитор Samsung SM B35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FAF5A605AA3C43AF8E97EA48F74CB7D2"/>
    <w:docVar w:name="rm_id" w:val="54"/>
    <w:docVar w:name="rm_name" w:val=" Заместитель начальника отдела ревизий и целевых проверок "/>
    <w:docVar w:name="rm_number" w:val=" 54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06306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